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69" w:rsidRDefault="00297669">
      <w:pPr>
        <w:pStyle w:val="Heading1"/>
        <w:ind w:left="0"/>
        <w:rPr>
          <w:rFonts w:ascii="Trebuchet MS" w:hAnsi="Trebuchet MS" w:cs="Trebuchet MS"/>
          <w:color w:val="auto"/>
        </w:rPr>
      </w:pPr>
      <w:r>
        <w:rPr>
          <w:rFonts w:ascii="Trebuchet MS" w:hAnsi="Trebuchet MS" w:cs="Trebuchet MS"/>
          <w:color w:val="auto"/>
        </w:rPr>
        <w:t xml:space="preserve"> </w:t>
      </w:r>
    </w:p>
    <w:p w:rsidR="00297669" w:rsidRPr="00CB06C7" w:rsidRDefault="00297669">
      <w:pPr>
        <w:jc w:val="center"/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>
      <w:pPr>
        <w:pStyle w:val="Heading1"/>
        <w:ind w:left="0"/>
        <w:rPr>
          <w:rFonts w:ascii="Trebuchet MS" w:hAnsi="Trebuchet MS" w:cs="Trebuchet MS"/>
          <w:sz w:val="28"/>
          <w:szCs w:val="28"/>
        </w:rPr>
      </w:pPr>
    </w:p>
    <w:p w:rsidR="00297669" w:rsidRDefault="00297669" w:rsidP="00CB06C7">
      <w:pPr>
        <w:pStyle w:val="Heading1"/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 xml:space="preserve">Project partners Appeals </w:t>
      </w:r>
    </w:p>
    <w:p w:rsidR="00297669" w:rsidRPr="00CB06C7" w:rsidRDefault="00297669" w:rsidP="00CB06C7">
      <w:pPr>
        <w:pStyle w:val="Heading1"/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>against the First Level Control Report</w:t>
      </w:r>
    </w:p>
    <w:p w:rsidR="00297669" w:rsidRPr="00CB06C7" w:rsidRDefault="00297669">
      <w:pPr>
        <w:ind w:firstLine="360"/>
        <w:jc w:val="center"/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>
      <w:pPr>
        <w:ind w:firstLine="360"/>
        <w:jc w:val="center"/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>
      <w:pPr>
        <w:ind w:firstLine="360"/>
        <w:jc w:val="center"/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 w:rsidP="00CB06C7">
      <w:pPr>
        <w:ind w:firstLine="360"/>
        <w:jc w:val="center"/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>1.The identification data of the beneficiary :</w:t>
      </w:r>
    </w:p>
    <w:p w:rsidR="00297669" w:rsidRPr="00CB06C7" w:rsidRDefault="00297669" w:rsidP="00CB06C7">
      <w:pPr>
        <w:ind w:left="360"/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>2.The number of the financing contract and the title of the project:</w:t>
      </w: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>3.The e-MS code of the project:</w:t>
      </w:r>
    </w:p>
    <w:p w:rsidR="00297669" w:rsidRPr="00CB06C7" w:rsidRDefault="00297669" w:rsidP="00CB06C7">
      <w:pPr>
        <w:ind w:left="360"/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>4. The purpose of the appeal, including the data regarding the documents and/or the public procurement procedures subject to appeal:</w:t>
      </w: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>5.The budgetary chapter in wh</w:t>
      </w:r>
      <w:r>
        <w:rPr>
          <w:rFonts w:ascii="Trebuchet MS" w:hAnsi="Trebuchet MS" w:cs="Trebuchet MS"/>
          <w:sz w:val="28"/>
          <w:szCs w:val="28"/>
        </w:rPr>
        <w:t>ich the expenditure is enclosed:</w:t>
      </w: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>6.</w:t>
      </w:r>
      <w:r>
        <w:rPr>
          <w:rFonts w:ascii="Trebuchet MS" w:hAnsi="Trebuchet MS" w:cs="Trebuchet MS"/>
          <w:sz w:val="28"/>
          <w:szCs w:val="28"/>
        </w:rPr>
        <w:t>The amount contested:</w:t>
      </w: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 w:rsidP="00CB06C7">
      <w:pPr>
        <w:rPr>
          <w:rFonts w:ascii="Trebuchet MS" w:hAnsi="Trebuchet MS" w:cs="Trebuchet MS"/>
          <w:sz w:val="28"/>
          <w:szCs w:val="28"/>
        </w:rPr>
      </w:pPr>
      <w:r w:rsidRPr="00CB06C7">
        <w:rPr>
          <w:rFonts w:ascii="Trebuchet MS" w:hAnsi="Trebuchet MS" w:cs="Trebuchet MS"/>
          <w:sz w:val="28"/>
          <w:szCs w:val="28"/>
        </w:rPr>
        <w:t>7.The motivation and justification of the appeal</w:t>
      </w:r>
      <w:r>
        <w:rPr>
          <w:rFonts w:ascii="Trebuchet MS" w:hAnsi="Trebuchet MS" w:cs="Trebuchet MS"/>
          <w:sz w:val="28"/>
          <w:szCs w:val="28"/>
        </w:rPr>
        <w:t>:</w:t>
      </w:r>
    </w:p>
    <w:p w:rsidR="00297669" w:rsidRPr="00CB06C7" w:rsidRDefault="00297669">
      <w:pPr>
        <w:ind w:firstLine="360"/>
        <w:jc w:val="center"/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  <w:sz w:val="28"/>
          <w:szCs w:val="28"/>
        </w:rPr>
      </w:pPr>
    </w:p>
    <w:p w:rsidR="00297669" w:rsidRPr="00CB06C7" w:rsidRDefault="00297669">
      <w:pPr>
        <w:jc w:val="center"/>
        <w:rPr>
          <w:rFonts w:ascii="Trebuchet MS" w:hAnsi="Trebuchet MS" w:cs="Trebuchet MS"/>
          <w:b/>
          <w:bCs/>
          <w:sz w:val="28"/>
          <w:szCs w:val="28"/>
        </w:rPr>
      </w:pPr>
      <w:r w:rsidRPr="00CB06C7">
        <w:rPr>
          <w:rFonts w:ascii="Trebuchet MS" w:hAnsi="Trebuchet MS" w:cs="Trebuchet MS"/>
          <w:b/>
          <w:bCs/>
          <w:sz w:val="28"/>
          <w:szCs w:val="28"/>
        </w:rPr>
        <w:t xml:space="preserve"> (signature)</w:t>
      </w:r>
    </w:p>
    <w:p w:rsidR="00297669" w:rsidRPr="00CB06C7" w:rsidRDefault="00297669">
      <w:pPr>
        <w:jc w:val="center"/>
        <w:rPr>
          <w:rFonts w:ascii="Trebuchet MS" w:hAnsi="Trebuchet MS" w:cs="Trebuchet MS"/>
          <w:b/>
          <w:bCs/>
          <w:sz w:val="28"/>
          <w:szCs w:val="28"/>
        </w:rPr>
      </w:pPr>
      <w:r w:rsidRPr="00CB06C7">
        <w:rPr>
          <w:rFonts w:ascii="Trebuchet MS" w:hAnsi="Trebuchet MS" w:cs="Trebuchet MS"/>
          <w:b/>
          <w:bCs/>
          <w:sz w:val="28"/>
          <w:szCs w:val="28"/>
        </w:rPr>
        <w:t>(name)</w:t>
      </w:r>
    </w:p>
    <w:p w:rsidR="00297669" w:rsidRPr="00CB06C7" w:rsidRDefault="00297669">
      <w:pPr>
        <w:rPr>
          <w:rFonts w:ascii="Trebuchet MS" w:hAnsi="Trebuchet MS" w:cs="Trebuchet MS"/>
          <w:sz w:val="28"/>
          <w:szCs w:val="28"/>
        </w:rPr>
      </w:pPr>
    </w:p>
    <w:sectPr w:rsidR="00297669" w:rsidRPr="00CB06C7" w:rsidSect="00CB4BE0">
      <w:pgSz w:w="11909" w:h="16834" w:code="9"/>
      <w:pgMar w:top="1440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669" w:rsidRDefault="00297669">
      <w:r>
        <w:separator/>
      </w:r>
    </w:p>
  </w:endnote>
  <w:endnote w:type="continuationSeparator" w:id="1">
    <w:p w:rsidR="00297669" w:rsidRDefault="00297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669" w:rsidRDefault="00297669">
      <w:r>
        <w:separator/>
      </w:r>
    </w:p>
  </w:footnote>
  <w:footnote w:type="continuationSeparator" w:id="1">
    <w:p w:rsidR="00297669" w:rsidRDefault="002976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77E"/>
    <w:multiLevelType w:val="hybridMultilevel"/>
    <w:tmpl w:val="3B26812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612E08"/>
    <w:multiLevelType w:val="hybridMultilevel"/>
    <w:tmpl w:val="4AB0A08E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670316"/>
    <w:multiLevelType w:val="hybridMultilevel"/>
    <w:tmpl w:val="67C4280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5516AF"/>
    <w:multiLevelType w:val="hybridMultilevel"/>
    <w:tmpl w:val="B792E4C4"/>
    <w:lvl w:ilvl="0" w:tplc="040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535D5032"/>
    <w:multiLevelType w:val="hybridMultilevel"/>
    <w:tmpl w:val="3C3E7978"/>
    <w:lvl w:ilvl="0" w:tplc="051C8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0A6718E"/>
    <w:multiLevelType w:val="hybridMultilevel"/>
    <w:tmpl w:val="12686EA0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B62F86"/>
    <w:multiLevelType w:val="hybridMultilevel"/>
    <w:tmpl w:val="E43EC8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DB5321"/>
    <w:multiLevelType w:val="hybridMultilevel"/>
    <w:tmpl w:val="27FC7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AD7"/>
    <w:rsid w:val="00023291"/>
    <w:rsid w:val="00095589"/>
    <w:rsid w:val="000A7716"/>
    <w:rsid w:val="000B0517"/>
    <w:rsid w:val="000D45F3"/>
    <w:rsid w:val="000E29E9"/>
    <w:rsid w:val="000F0B72"/>
    <w:rsid w:val="0012149D"/>
    <w:rsid w:val="00132FAD"/>
    <w:rsid w:val="00197F84"/>
    <w:rsid w:val="001C0241"/>
    <w:rsid w:val="002017CD"/>
    <w:rsid w:val="00297669"/>
    <w:rsid w:val="002C6D24"/>
    <w:rsid w:val="003553F9"/>
    <w:rsid w:val="0040551D"/>
    <w:rsid w:val="0041095C"/>
    <w:rsid w:val="00436F07"/>
    <w:rsid w:val="00464AD7"/>
    <w:rsid w:val="004A7CFE"/>
    <w:rsid w:val="004D6117"/>
    <w:rsid w:val="004D65F1"/>
    <w:rsid w:val="0052720A"/>
    <w:rsid w:val="005A2E4E"/>
    <w:rsid w:val="005F37F3"/>
    <w:rsid w:val="005F7906"/>
    <w:rsid w:val="0064188A"/>
    <w:rsid w:val="0064394E"/>
    <w:rsid w:val="00644E2E"/>
    <w:rsid w:val="006603ED"/>
    <w:rsid w:val="00687F44"/>
    <w:rsid w:val="006B59CF"/>
    <w:rsid w:val="00745951"/>
    <w:rsid w:val="007633FD"/>
    <w:rsid w:val="007955AE"/>
    <w:rsid w:val="007A2E1A"/>
    <w:rsid w:val="008512DB"/>
    <w:rsid w:val="008B12BB"/>
    <w:rsid w:val="008E7BEB"/>
    <w:rsid w:val="009241BE"/>
    <w:rsid w:val="00951901"/>
    <w:rsid w:val="00956A03"/>
    <w:rsid w:val="00962C75"/>
    <w:rsid w:val="00971796"/>
    <w:rsid w:val="0097658E"/>
    <w:rsid w:val="009A2D90"/>
    <w:rsid w:val="009A73BB"/>
    <w:rsid w:val="009B6BFC"/>
    <w:rsid w:val="009C5EDB"/>
    <w:rsid w:val="009D4270"/>
    <w:rsid w:val="00A566AF"/>
    <w:rsid w:val="00AB3B24"/>
    <w:rsid w:val="00AB666C"/>
    <w:rsid w:val="00AE4A9E"/>
    <w:rsid w:val="00B26C2F"/>
    <w:rsid w:val="00BE2872"/>
    <w:rsid w:val="00C11A81"/>
    <w:rsid w:val="00CB06C7"/>
    <w:rsid w:val="00CB4BE0"/>
    <w:rsid w:val="00CE474B"/>
    <w:rsid w:val="00D4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F44"/>
    <w:rPr>
      <w:sz w:val="24"/>
      <w:szCs w:val="24"/>
    </w:rPr>
  </w:style>
  <w:style w:type="paragraph" w:styleId="Heading1">
    <w:name w:val="heading 1"/>
    <w:aliases w:val="intoduction,Outline1,rozdzial"/>
    <w:basedOn w:val="Normal"/>
    <w:next w:val="Normal"/>
    <w:link w:val="Heading1Char"/>
    <w:uiPriority w:val="99"/>
    <w:qFormat/>
    <w:rsid w:val="00687F44"/>
    <w:pPr>
      <w:keepNext/>
      <w:ind w:left="-1260" w:right="-1231"/>
      <w:jc w:val="center"/>
      <w:outlineLvl w:val="0"/>
    </w:pPr>
    <w:rPr>
      <w:b/>
      <w:bCs/>
      <w:color w:val="08316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7F44"/>
    <w:pPr>
      <w:keepNext/>
      <w:jc w:val="center"/>
      <w:outlineLvl w:val="1"/>
    </w:pPr>
    <w:rPr>
      <w:b/>
      <w:bCs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intoduction Char,Outline1 Char,rozdzial Char"/>
    <w:basedOn w:val="DefaultParagraphFont"/>
    <w:link w:val="Heading1"/>
    <w:uiPriority w:val="99"/>
    <w:locked/>
    <w:rsid w:val="00AE4A9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4A9E"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687F4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566A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87F4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4A9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A2E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4A9E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74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77</Words>
  <Characters>442</Characters>
  <Application>Microsoft Office Outlook</Application>
  <DocSecurity>0</DocSecurity>
  <Lines>0</Lines>
  <Paragraphs>0</Paragraphs>
  <ScaleCrop>false</ScaleCrop>
  <Company>BRCT Timisoara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DEPARTMENTUL  DE COORDONARE A ACTIVITATII  IN TERITORIU</dc:title>
  <dc:subject/>
  <dc:creator>MATEI CRISTIAN</dc:creator>
  <cp:keywords/>
  <dc:description/>
  <cp:lastModifiedBy>Daniela Dumitrica</cp:lastModifiedBy>
  <cp:revision>4</cp:revision>
  <cp:lastPrinted>2008-10-28T10:35:00Z</cp:lastPrinted>
  <dcterms:created xsi:type="dcterms:W3CDTF">2016-04-06T06:43:00Z</dcterms:created>
  <dcterms:modified xsi:type="dcterms:W3CDTF">2016-04-06T06:49:00Z</dcterms:modified>
</cp:coreProperties>
</file>